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20C5" w14:textId="641096C1" w:rsidR="005A5AD9" w:rsidRPr="00AA2831" w:rsidRDefault="005A5AD9" w:rsidP="005A5A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20E15" w:rsidRPr="00020E15">
        <w:rPr>
          <w:rFonts w:ascii="Arial" w:hAnsi="Arial" w:cs="Arial"/>
          <w:b/>
          <w:bCs/>
          <w:sz w:val="22"/>
          <w:szCs w:val="22"/>
        </w:rPr>
        <w:t>S3-253276</w:t>
      </w:r>
    </w:p>
    <w:p w14:paraId="6AF7D9F0" w14:textId="77777777" w:rsidR="005A5AD9" w:rsidRPr="00AA2831" w:rsidRDefault="005A5AD9" w:rsidP="005A5AD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 – 17 October</w:t>
      </w:r>
      <w:r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127420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5AD9">
        <w:rPr>
          <w:rFonts w:ascii="Arial" w:hAnsi="Arial" w:cs="Arial"/>
          <w:b/>
          <w:sz w:val="22"/>
          <w:szCs w:val="22"/>
        </w:rPr>
        <w:t xml:space="preserve">Reply </w:t>
      </w:r>
      <w:r w:rsidR="005A5AD9" w:rsidRPr="005A5AD9">
        <w:rPr>
          <w:rFonts w:ascii="Arial" w:hAnsi="Arial" w:cs="Arial"/>
          <w:b/>
          <w:sz w:val="22"/>
          <w:szCs w:val="22"/>
        </w:rPr>
        <w:t>LS on UE parameters update header security</w:t>
      </w:r>
    </w:p>
    <w:p w14:paraId="06BA196E" w14:textId="7A44BD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15" w:rsidRPr="00020E15">
        <w:rPr>
          <w:rFonts w:ascii="Arial" w:hAnsi="Arial" w:cs="Arial"/>
          <w:b/>
          <w:bCs/>
          <w:iCs/>
          <w:sz w:val="22"/>
          <w:szCs w:val="22"/>
          <w:lang w:val="en-US"/>
        </w:rPr>
        <w:t>S3-253128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A5AD9" w:rsidRPr="005A5AD9">
        <w:rPr>
          <w:rFonts w:ascii="Arial" w:hAnsi="Arial" w:cs="Arial"/>
          <w:b/>
          <w:bCs/>
          <w:sz w:val="22"/>
          <w:szCs w:val="22"/>
        </w:rPr>
        <w:t>LS on UE parameters update header security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2A82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TEI19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67B4B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4432">
        <w:rPr>
          <w:rFonts w:ascii="Arial" w:hAnsi="Arial" w:cs="Arial"/>
          <w:b/>
          <w:sz w:val="22"/>
          <w:szCs w:val="22"/>
        </w:rPr>
        <w:t>Nokia</w:t>
      </w:r>
      <w:r w:rsidR="00FD2B35">
        <w:rPr>
          <w:rFonts w:ascii="Arial" w:hAnsi="Arial" w:cs="Arial"/>
          <w:b/>
          <w:sz w:val="22"/>
          <w:szCs w:val="22"/>
        </w:rPr>
        <w:t xml:space="preserve"> [</w:t>
      </w:r>
      <w:r w:rsidR="00FD2B35" w:rsidRPr="005A5AD9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FD2B35">
        <w:rPr>
          <w:rFonts w:ascii="Arial" w:hAnsi="Arial" w:cs="Arial"/>
          <w:b/>
          <w:sz w:val="22"/>
          <w:szCs w:val="22"/>
        </w:rPr>
        <w:t>]</w:t>
      </w:r>
    </w:p>
    <w:p w14:paraId="2548326B" w14:textId="5BDAA1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CT1, CT4</w:t>
      </w:r>
    </w:p>
    <w:p w14:paraId="5DC2ED77" w14:textId="6D6B5F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C3A6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 Khare</w:t>
      </w:r>
      <w:r w:rsidR="005A5AD9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3C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Saurabh.khare</w:t>
      </w:r>
      <w:r w:rsidR="00846235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F0B5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A5AD9">
        <w:rPr>
          <w:rFonts w:ascii="Arial" w:hAnsi="Arial" w:cs="Arial"/>
          <w:bCs/>
        </w:rPr>
        <w:t xml:space="preserve"> </w:t>
      </w:r>
      <w:r w:rsidR="005A5AD9" w:rsidRPr="005A5AD9">
        <w:rPr>
          <w:rFonts w:ascii="Arial" w:hAnsi="Arial" w:cs="Arial"/>
          <w:bCs/>
          <w:highlight w:val="yellow"/>
        </w:rPr>
        <w:t>S3-..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4B72758E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</w:t>
      </w:r>
      <w:r w:rsidR="005A5AD9">
        <w:rPr>
          <w:rFonts w:ascii="Arial" w:hAnsi="Arial" w:cs="Arial"/>
          <w:color w:val="000000"/>
        </w:rPr>
        <w:t>1</w:t>
      </w:r>
      <w:r w:rsidR="000F3FFE">
        <w:rPr>
          <w:rFonts w:ascii="Arial" w:hAnsi="Arial" w:cs="Arial"/>
          <w:color w:val="000000"/>
        </w:rPr>
        <w:t xml:space="preserve"> for the</w:t>
      </w:r>
      <w:r w:rsidR="005A5AD9">
        <w:rPr>
          <w:rFonts w:ascii="Arial" w:hAnsi="Arial" w:cs="Arial"/>
          <w:color w:val="000000"/>
        </w:rPr>
        <w:t>ir LS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408850A3" w:rsidR="00B97703" w:rsidRPr="00FC6BA8" w:rsidRDefault="00EB4A9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>would like to</w:t>
      </w:r>
      <w:r w:rsidR="005A5AD9">
        <w:rPr>
          <w:rFonts w:ascii="Arial" w:hAnsi="Arial" w:cs="Arial"/>
          <w:color w:val="000000"/>
        </w:rPr>
        <w:t xml:space="preserve"> inform that SA3 has agree on the alignment CR on TS 33501.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BEC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</w:t>
      </w:r>
      <w:r w:rsidR="005A5AD9">
        <w:rPr>
          <w:rFonts w:ascii="Arial" w:hAnsi="Arial" w:cs="Arial"/>
          <w:b/>
        </w:rPr>
        <w:t>1, CT4</w:t>
      </w:r>
      <w:r>
        <w:rPr>
          <w:rFonts w:ascii="Arial" w:hAnsi="Arial" w:cs="Arial"/>
          <w:b/>
        </w:rPr>
        <w:t xml:space="preserve"> </w:t>
      </w:r>
    </w:p>
    <w:p w14:paraId="3A3E62EE" w14:textId="33A1DEF2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FC6BA8">
        <w:rPr>
          <w:rFonts w:ascii="Arial" w:hAnsi="Arial" w:cs="Arial"/>
          <w:color w:val="000000"/>
        </w:rPr>
        <w:t>SA3 kindly asks CT</w:t>
      </w:r>
      <w:r w:rsidR="005A5AD9" w:rsidRPr="00FC6BA8">
        <w:rPr>
          <w:rFonts w:ascii="Arial" w:hAnsi="Arial" w:cs="Arial"/>
          <w:color w:val="000000"/>
        </w:rPr>
        <w:t>1</w:t>
      </w:r>
      <w:r w:rsidR="000F3FFE" w:rsidRPr="00FC6BA8">
        <w:rPr>
          <w:rFonts w:ascii="Arial" w:hAnsi="Arial" w:cs="Arial"/>
          <w:color w:val="000000"/>
        </w:rPr>
        <w:t xml:space="preserve"> to take the response into account</w:t>
      </w:r>
      <w:r w:rsidR="00FC6BA8">
        <w:rPr>
          <w:rFonts w:ascii="Arial" w:hAnsi="Arial" w:cs="Arial"/>
          <w:color w:val="000000"/>
        </w:rPr>
        <w:t>.</w:t>
      </w:r>
      <w:r w:rsidR="000F3FFE" w:rsidRPr="000F3FFE">
        <w:t xml:space="preserve"> </w:t>
      </w:r>
    </w:p>
    <w:p w14:paraId="5EA823A3" w14:textId="62A479D2" w:rsidR="005A5AD9" w:rsidRPr="00017F23" w:rsidRDefault="005A5AD9" w:rsidP="005A5A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BA8">
        <w:rPr>
          <w:rFonts w:ascii="Arial" w:hAnsi="Arial" w:cs="Arial"/>
          <w:color w:val="000000"/>
        </w:rPr>
        <w:t>SA3</w:t>
      </w:r>
      <w:r w:rsidR="00FC6BA8" w:rsidRPr="00FC6BA8">
        <w:rPr>
          <w:rFonts w:ascii="Arial" w:hAnsi="Arial" w:cs="Arial"/>
          <w:color w:val="000000"/>
        </w:rPr>
        <w:t xml:space="preserve"> kindly requests </w:t>
      </w:r>
      <w:r w:rsidR="00FC6BA8">
        <w:rPr>
          <w:rFonts w:ascii="Arial" w:hAnsi="Arial" w:cs="Arial"/>
          <w:color w:val="000000"/>
        </w:rPr>
        <w:t>CT4</w:t>
      </w:r>
      <w:r w:rsidR="00FC6BA8" w:rsidRPr="00FC6BA8">
        <w:rPr>
          <w:rFonts w:ascii="Arial" w:hAnsi="Arial" w:cs="Arial"/>
          <w:color w:val="000000"/>
        </w:rPr>
        <w:t xml:space="preserve"> to take the above into account and update </w:t>
      </w:r>
      <w:r w:rsidR="00FC6BA8">
        <w:rPr>
          <w:rFonts w:ascii="Arial" w:hAnsi="Arial" w:cs="Arial"/>
          <w:color w:val="000000"/>
        </w:rPr>
        <w:t>CT4 specification</w:t>
      </w:r>
      <w:r w:rsidR="00FC6BA8" w:rsidRPr="00FC6BA8">
        <w:rPr>
          <w:rFonts w:ascii="Arial" w:hAnsi="Arial" w:cs="Arial"/>
          <w:color w:val="000000"/>
        </w:rPr>
        <w:t xml:space="preserve"> if necessary</w:t>
      </w:r>
      <w:r w:rsidR="002E4BD2">
        <w:rPr>
          <w:rFonts w:ascii="Arial" w:hAnsi="Arial" w:cs="Arial"/>
          <w:color w:val="000000"/>
        </w:rPr>
        <w:t>.</w:t>
      </w:r>
      <w:r w:rsidRPr="000F3FF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p w14:paraId="5257E700" w14:textId="732660BA" w:rsidR="000F3FFE" w:rsidRDefault="000F3FFE" w:rsidP="000F3FFE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5312" w14:textId="77777777" w:rsidR="0069561B" w:rsidRDefault="0069561B">
      <w:pPr>
        <w:spacing w:after="0"/>
      </w:pPr>
      <w:r>
        <w:separator/>
      </w:r>
    </w:p>
  </w:endnote>
  <w:endnote w:type="continuationSeparator" w:id="0">
    <w:p w14:paraId="0702385C" w14:textId="77777777" w:rsidR="0069561B" w:rsidRDefault="006956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75DC2" w14:textId="77777777" w:rsidR="0069561B" w:rsidRDefault="0069561B">
      <w:pPr>
        <w:spacing w:after="0"/>
      </w:pPr>
      <w:r>
        <w:separator/>
      </w:r>
    </w:p>
  </w:footnote>
  <w:footnote w:type="continuationSeparator" w:id="0">
    <w:p w14:paraId="2EC4C8C7" w14:textId="77777777" w:rsidR="0069561B" w:rsidRDefault="006956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E15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E4BD2"/>
    <w:rsid w:val="002F1940"/>
    <w:rsid w:val="00321FED"/>
    <w:rsid w:val="00322204"/>
    <w:rsid w:val="00380253"/>
    <w:rsid w:val="00383545"/>
    <w:rsid w:val="00396489"/>
    <w:rsid w:val="003A5384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57447"/>
    <w:rsid w:val="00577ADE"/>
    <w:rsid w:val="00584978"/>
    <w:rsid w:val="005A5AD9"/>
    <w:rsid w:val="005A5F33"/>
    <w:rsid w:val="005B6433"/>
    <w:rsid w:val="005C43ED"/>
    <w:rsid w:val="006052AD"/>
    <w:rsid w:val="00631E0F"/>
    <w:rsid w:val="006512FF"/>
    <w:rsid w:val="00686085"/>
    <w:rsid w:val="0069561B"/>
    <w:rsid w:val="006A279F"/>
    <w:rsid w:val="0073766B"/>
    <w:rsid w:val="00755FFB"/>
    <w:rsid w:val="00763097"/>
    <w:rsid w:val="00774317"/>
    <w:rsid w:val="007B43D4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528CF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679E8"/>
    <w:rsid w:val="00B724D3"/>
    <w:rsid w:val="00B97703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C6BA8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RBI5PAMIO524-1616901215-56563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https://nokia.sharepoint.com/sites/gxp/_layouts/15/DocIdRedir.aspx?ID=RBI5PAMIO524-1616901215-56563</Url>
      <Description>RBI5PAMIO524-1616901215-56563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601531-6639-4704-89D8-E9E20166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18</cp:revision>
  <cp:lastPrinted>2002-04-23T07:10:00Z</cp:lastPrinted>
  <dcterms:created xsi:type="dcterms:W3CDTF">2025-07-15T13:10:00Z</dcterms:created>
  <dcterms:modified xsi:type="dcterms:W3CDTF">2025-10-06T08:02:00Z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9fc1fb3e-66ad-48ba-908e-39f05dfab2ad</vt:lpwstr>
  </property>
  <property fmtid="{D5CDD505-2E9C-101B-9397-08002B2CF9AE}" pid="4" name="MediaServiceImageTags">
    <vt:lpwstr/>
  </property>
</Properties>
</file>